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3C6282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3C6282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3C6282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3C6282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55199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07143/052-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3C6282">
      <w:pPr>
        <w:tabs>
          <w:tab w:val="left" w:pos="6273"/>
        </w:tabs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734608">
          <w:t xml:space="preserve">22.09.2016 </w:t>
        </w:r>
      </w:fldSimple>
      <w:r w:rsidR="003C6282">
        <w:rPr>
          <w:rStyle w:val="a7"/>
          <w:b w:val="0"/>
        </w:rPr>
        <w:tab/>
      </w:r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734608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55199A" w:rsidRPr="0055199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55199A" w:rsidRPr="0055199A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55199A" w:rsidRPr="0055199A">
          <w:rPr>
            <w:rStyle w:val="aa"/>
          </w:rPr>
          <w:t xml:space="preserve"> Кабинет эндоскопии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55199A" w:rsidRPr="0055199A">
          <w:rPr>
            <w:u w:val="single"/>
          </w:rPr>
          <w:t xml:space="preserve"> 07143/052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55199A" w:rsidRPr="0055199A">
          <w:rPr>
            <w:rStyle w:val="aa"/>
          </w:rPr>
          <w:t xml:space="preserve"> Медицинская </w:t>
        </w:r>
        <w:r w:rsidR="0055199A" w:rsidRPr="0055199A">
          <w:rPr>
            <w:u w:val="single"/>
          </w:rPr>
          <w:t xml:space="preserve">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55199A" w:rsidRPr="0055199A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55199A" w:rsidRPr="0055199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3C6282" w:rsidRPr="004F614B" w:rsidTr="005C43EF">
        <w:trPr>
          <w:jc w:val="center"/>
        </w:trPr>
        <w:tc>
          <w:tcPr>
            <w:tcW w:w="4678" w:type="dxa"/>
            <w:vAlign w:val="center"/>
          </w:tcPr>
          <w:p w:rsidR="003C6282" w:rsidRPr="004F614B" w:rsidRDefault="003C6282" w:rsidP="003C628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3C6282" w:rsidRPr="004F614B" w:rsidRDefault="003C6282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3C6282" w:rsidRPr="004F614B" w:rsidRDefault="003C6282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3C6282" w:rsidRPr="004F614B" w:rsidRDefault="003C6282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3C6282" w:rsidRPr="004F614B" w:rsidRDefault="003C6282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6282" w:rsidRPr="003C6282" w:rsidRDefault="00D717E3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3C6282" w:rsidRPr="003C6282">
        <w:t>- Паспорт секундомера механического СОСпр-2б-2-010;</w:t>
      </w:r>
    </w:p>
    <w:p w:rsidR="00576095" w:rsidRPr="005C43EF" w:rsidRDefault="003C6282" w:rsidP="00AD14A4">
      <w:r w:rsidRPr="003C628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717E3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D717E3" w:rsidP="005859B9">
      <w:fldSimple w:instr=" DOCVARIABLE operac \* MERGEFORMAT ">
        <w:r w:rsidR="0055199A" w:rsidRPr="0055199A">
          <w:t xml:space="preserve"> Проведение эндоскопических исследований, заплнение документов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C6EF5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C6282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C6282" w:rsidRPr="003C6282">
          <w:rPr>
            <w:bCs/>
          </w:rPr>
          <w:t>-</w:t>
        </w:r>
        <w:r w:rsidR="003C6282" w:rsidRPr="003C6282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C6282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C6282" w:rsidTr="003C62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C6282" w:rsidRDefault="003C6282" w:rsidP="00AA46ED">
            <w:pPr>
              <w:pStyle w:val="a8"/>
            </w:pPr>
            <w:r w:rsidRPr="003C628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C628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C6282" w:rsidRDefault="003C6282" w:rsidP="00AA46ED">
            <w:pPr>
              <w:pStyle w:val="a8"/>
            </w:pPr>
            <w:r w:rsidRPr="003C628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C628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C628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C628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C6282" w:rsidRDefault="003C6282" w:rsidP="00AA46ED">
            <w:pPr>
              <w:pStyle w:val="a8"/>
            </w:pPr>
            <w:r w:rsidRPr="003C6282">
              <w:t>Митяева Ольга Александровна</w:t>
            </w:r>
          </w:p>
        </w:tc>
      </w:tr>
      <w:tr w:rsidR="00AA46ED" w:rsidRPr="003C628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C6282" w:rsidRDefault="003C6282" w:rsidP="00AA46ED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C628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C6282" w:rsidRDefault="003C6282" w:rsidP="00AA46ED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C628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C6282" w:rsidRDefault="003C6282" w:rsidP="00AA46ED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C628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C6282" w:rsidRDefault="003C6282" w:rsidP="00AA46ED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3C6282" w:rsidTr="003C628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3C6282" w:rsidRDefault="003C6282" w:rsidP="005C43EF">
            <w:pPr>
              <w:pStyle w:val="a8"/>
            </w:pPr>
            <w:r w:rsidRPr="003C628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3C6282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3C6282" w:rsidRDefault="003C6282" w:rsidP="005C43EF">
            <w:pPr>
              <w:pStyle w:val="a8"/>
            </w:pPr>
            <w:r w:rsidRPr="003C628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3C6282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3C6282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3C6282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3C6282" w:rsidRDefault="003C6282" w:rsidP="005C43EF">
            <w:pPr>
              <w:pStyle w:val="a8"/>
            </w:pPr>
            <w:r w:rsidRPr="003C6282">
              <w:t>Лукичев Дмитрий Олегович</w:t>
            </w:r>
          </w:p>
        </w:tc>
      </w:tr>
      <w:tr w:rsidR="005C43EF" w:rsidRPr="003C6282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3C6282" w:rsidRDefault="003C6282" w:rsidP="005C43EF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3C6282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3C6282" w:rsidRDefault="003C6282" w:rsidP="005C43EF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3C6282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3C6282" w:rsidRDefault="003C6282" w:rsidP="005C43EF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3C6282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3C6282" w:rsidRDefault="003C6282" w:rsidP="005C43EF">
            <w:pPr>
              <w:pStyle w:val="a8"/>
              <w:rPr>
                <w:b/>
                <w:vertAlign w:val="superscript"/>
              </w:rPr>
            </w:pPr>
            <w:r w:rsidRPr="003C6282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282" w:rsidRDefault="003C6282" w:rsidP="0076042D">
      <w:pPr>
        <w:pStyle w:val="a9"/>
      </w:pPr>
      <w:r>
        <w:separator/>
      </w:r>
    </w:p>
  </w:endnote>
  <w:endnote w:type="continuationSeparator" w:id="0">
    <w:p w:rsidR="003C6282" w:rsidRDefault="003C62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519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07143/052-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D717E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D717E3" w:rsidRPr="009E2A4C">
            <w:rPr>
              <w:rStyle w:val="ad"/>
              <w:sz w:val="20"/>
              <w:szCs w:val="20"/>
            </w:rPr>
            <w:fldChar w:fldCharType="separate"/>
          </w:r>
          <w:r w:rsidR="0055199A">
            <w:rPr>
              <w:rStyle w:val="ad"/>
              <w:noProof/>
              <w:sz w:val="20"/>
              <w:szCs w:val="20"/>
            </w:rPr>
            <w:t>1</w:t>
          </w:r>
          <w:r w:rsidR="00D717E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5199A" w:rsidRPr="0055199A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282" w:rsidRDefault="003C6282" w:rsidP="0076042D">
      <w:pPr>
        <w:pStyle w:val="a9"/>
      </w:pPr>
      <w:r>
        <w:separator/>
      </w:r>
    </w:p>
  </w:footnote>
  <w:footnote w:type="continuationSeparator" w:id="0">
    <w:p w:rsidR="003C6282" w:rsidRDefault="003C62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2C5AF40E5079456CBD6F6F52D6F49677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2- Н "/>
    <w:docVar w:name="num_form" w:val="2"/>
    <w:docVar w:name="oborud" w:val=" Видеостойка Sony, гастровидеоскоп OLYMPUS, бронховидеоскоп OLYMPUS, аспиратор OLYMPUS, ПЭВМ, моечная машина ENDOCLENS-NSX "/>
    <w:docVar w:name="operac" w:val=" Проведение эндоскопических исследований, заплнение документов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6EA2FC74ACE4A86B7B27C0A5A1BC89B"/>
    <w:docVar w:name="rm_id" w:val="267"/>
    <w:docVar w:name="rm_name" w:val=" Медицинская сестра "/>
    <w:docVar w:name="rm_number" w:val=" 07143/052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Моющие и дезинфицирующие средства "/>
    <w:docVar w:name="version" w:val="51"/>
  </w:docVars>
  <w:rsids>
    <w:rsidRoot w:val="004873DF"/>
    <w:rsid w:val="00025683"/>
    <w:rsid w:val="000318CD"/>
    <w:rsid w:val="00046815"/>
    <w:rsid w:val="0005566C"/>
    <w:rsid w:val="000D1F5B"/>
    <w:rsid w:val="0010096F"/>
    <w:rsid w:val="00110025"/>
    <w:rsid w:val="001429B1"/>
    <w:rsid w:val="001607C8"/>
    <w:rsid w:val="001D45B9"/>
    <w:rsid w:val="001F4D8D"/>
    <w:rsid w:val="00212EBD"/>
    <w:rsid w:val="002176B8"/>
    <w:rsid w:val="00234932"/>
    <w:rsid w:val="002E55C6"/>
    <w:rsid w:val="00305B2F"/>
    <w:rsid w:val="003238A6"/>
    <w:rsid w:val="00367816"/>
    <w:rsid w:val="003876C3"/>
    <w:rsid w:val="003C24DB"/>
    <w:rsid w:val="003C6282"/>
    <w:rsid w:val="003D4CCE"/>
    <w:rsid w:val="003E017B"/>
    <w:rsid w:val="0040104A"/>
    <w:rsid w:val="00402CAC"/>
    <w:rsid w:val="00426B3D"/>
    <w:rsid w:val="00444410"/>
    <w:rsid w:val="0045403F"/>
    <w:rsid w:val="004873DF"/>
    <w:rsid w:val="004A1368"/>
    <w:rsid w:val="004A47AD"/>
    <w:rsid w:val="004B7E95"/>
    <w:rsid w:val="004C4DB2"/>
    <w:rsid w:val="004C6E55"/>
    <w:rsid w:val="0055199A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34608"/>
    <w:rsid w:val="00745D40"/>
    <w:rsid w:val="0076042D"/>
    <w:rsid w:val="00794E17"/>
    <w:rsid w:val="007A4C5E"/>
    <w:rsid w:val="007D1852"/>
    <w:rsid w:val="007D2CEA"/>
    <w:rsid w:val="00816955"/>
    <w:rsid w:val="008468E1"/>
    <w:rsid w:val="00883461"/>
    <w:rsid w:val="008C6EF5"/>
    <w:rsid w:val="008C739D"/>
    <w:rsid w:val="008D5F6D"/>
    <w:rsid w:val="008E68DE"/>
    <w:rsid w:val="0090588D"/>
    <w:rsid w:val="0092778A"/>
    <w:rsid w:val="00967790"/>
    <w:rsid w:val="009E1689"/>
    <w:rsid w:val="00A12349"/>
    <w:rsid w:val="00A91908"/>
    <w:rsid w:val="00AA2526"/>
    <w:rsid w:val="00AA4551"/>
    <w:rsid w:val="00AA46ED"/>
    <w:rsid w:val="00AA4DCC"/>
    <w:rsid w:val="00AD1433"/>
    <w:rsid w:val="00AD14A4"/>
    <w:rsid w:val="00AD7C32"/>
    <w:rsid w:val="00AF796F"/>
    <w:rsid w:val="00BA5029"/>
    <w:rsid w:val="00BC2F3C"/>
    <w:rsid w:val="00BD60A3"/>
    <w:rsid w:val="00BF498E"/>
    <w:rsid w:val="00C02721"/>
    <w:rsid w:val="00C3083C"/>
    <w:rsid w:val="00CE3307"/>
    <w:rsid w:val="00D207CD"/>
    <w:rsid w:val="00D717E3"/>
    <w:rsid w:val="00D74283"/>
    <w:rsid w:val="00D76DF8"/>
    <w:rsid w:val="00DB5302"/>
    <w:rsid w:val="00DD6B1F"/>
    <w:rsid w:val="00E124F4"/>
    <w:rsid w:val="00E36337"/>
    <w:rsid w:val="00E5108E"/>
    <w:rsid w:val="00EB72AD"/>
    <w:rsid w:val="00EC37A1"/>
    <w:rsid w:val="00EE2799"/>
    <w:rsid w:val="00EF3DC4"/>
    <w:rsid w:val="00F17946"/>
    <w:rsid w:val="00F31233"/>
    <w:rsid w:val="00F74CCB"/>
    <w:rsid w:val="00F76072"/>
    <w:rsid w:val="00F83DD4"/>
    <w:rsid w:val="00FB001B"/>
    <w:rsid w:val="00FC4076"/>
    <w:rsid w:val="00FD2BA8"/>
    <w:rsid w:val="00FE05C7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2016-10-18T08:25:00Z</dcterms:created>
  <dcterms:modified xsi:type="dcterms:W3CDTF">2016-10-18T09:25:00Z</dcterms:modified>
</cp:coreProperties>
</file>